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BB3FD" w14:textId="71DE3D6A" w:rsidR="00A511C5" w:rsidRDefault="00CD6897" w:rsidP="002D3375">
      <w:pPr>
        <w:spacing w:line="240" w:lineRule="auto"/>
        <w:jc w:val="right"/>
        <w:rPr>
          <w:rFonts w:ascii="Corbel" w:hAnsi="Corbel" w:cs="Arial"/>
          <w:i/>
          <w:iCs/>
          <w:sz w:val="18"/>
          <w:szCs w:val="18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A511C5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1EBE9CCA" w14:textId="77777777" w:rsidR="00A511C5" w:rsidRDefault="00A511C5" w:rsidP="002D3375">
      <w:pPr>
        <w:spacing w:line="240" w:lineRule="auto"/>
        <w:jc w:val="right"/>
        <w:rPr>
          <w:rFonts w:ascii="Corbel" w:hAnsi="Corbel" w:cs="Arial"/>
          <w:i/>
          <w:iCs/>
          <w:sz w:val="18"/>
          <w:szCs w:val="18"/>
        </w:rPr>
      </w:pPr>
    </w:p>
    <w:p w14:paraId="1C403428" w14:textId="77777777" w:rsidR="00A511C5" w:rsidRPr="00E960BB" w:rsidRDefault="00A511C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C387A51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DB9594E" w14:textId="164B5219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98200B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98200B">
        <w:rPr>
          <w:rFonts w:ascii="Corbel" w:hAnsi="Corbel"/>
          <w:i/>
          <w:smallCaps/>
          <w:sz w:val="24"/>
          <w:szCs w:val="24"/>
        </w:rPr>
        <w:t xml:space="preserve"> </w:t>
      </w:r>
      <w:r w:rsidR="009064EC">
        <w:rPr>
          <w:rFonts w:ascii="Corbel" w:hAnsi="Corbel"/>
          <w:i/>
          <w:smallCaps/>
          <w:sz w:val="24"/>
          <w:szCs w:val="24"/>
        </w:rPr>
        <w:t>202</w:t>
      </w:r>
      <w:r w:rsidR="009B42D1">
        <w:rPr>
          <w:rFonts w:ascii="Corbel" w:hAnsi="Corbel"/>
          <w:i/>
          <w:smallCaps/>
          <w:sz w:val="24"/>
          <w:szCs w:val="24"/>
        </w:rPr>
        <w:t>5</w:t>
      </w:r>
      <w:r w:rsidR="009064EC">
        <w:rPr>
          <w:rFonts w:ascii="Corbel" w:hAnsi="Corbel"/>
          <w:i/>
          <w:smallCaps/>
          <w:sz w:val="24"/>
          <w:szCs w:val="24"/>
        </w:rPr>
        <w:t>-202</w:t>
      </w:r>
      <w:r w:rsidR="009B42D1">
        <w:rPr>
          <w:rFonts w:ascii="Corbel" w:hAnsi="Corbel"/>
          <w:i/>
          <w:smallCaps/>
          <w:sz w:val="24"/>
          <w:szCs w:val="24"/>
        </w:rPr>
        <w:t>8</w:t>
      </w:r>
    </w:p>
    <w:p w14:paraId="5C734A7C" w14:textId="6A3F73AD" w:rsidR="00445970" w:rsidRPr="00EA4832" w:rsidRDefault="00B8609D" w:rsidP="00B8609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98200B">
        <w:rPr>
          <w:rFonts w:ascii="Corbel" w:hAnsi="Corbel"/>
          <w:sz w:val="20"/>
          <w:szCs w:val="20"/>
        </w:rPr>
        <w:t>202</w:t>
      </w:r>
      <w:r w:rsidR="009B42D1">
        <w:rPr>
          <w:rFonts w:ascii="Corbel" w:hAnsi="Corbel"/>
          <w:sz w:val="20"/>
          <w:szCs w:val="20"/>
        </w:rPr>
        <w:t>7</w:t>
      </w:r>
      <w:r w:rsidR="000301F9">
        <w:rPr>
          <w:rFonts w:ascii="Corbel" w:hAnsi="Corbel"/>
          <w:sz w:val="20"/>
          <w:szCs w:val="20"/>
        </w:rPr>
        <w:t>/</w:t>
      </w:r>
      <w:r w:rsidR="0098200B">
        <w:rPr>
          <w:rFonts w:ascii="Corbel" w:hAnsi="Corbel"/>
          <w:sz w:val="20"/>
          <w:szCs w:val="20"/>
        </w:rPr>
        <w:t>202</w:t>
      </w:r>
      <w:r w:rsidR="009B42D1">
        <w:rPr>
          <w:rFonts w:ascii="Corbel" w:hAnsi="Corbel"/>
          <w:sz w:val="20"/>
          <w:szCs w:val="20"/>
        </w:rPr>
        <w:t>8</w:t>
      </w:r>
    </w:p>
    <w:p w14:paraId="4DFD4CF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97F6CD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4E2EDD6" w14:textId="77777777" w:rsidTr="00B819C8">
        <w:tc>
          <w:tcPr>
            <w:tcW w:w="2694" w:type="dxa"/>
            <w:vAlign w:val="center"/>
          </w:tcPr>
          <w:p w14:paraId="788023C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6E9DD7D" w14:textId="77777777" w:rsidR="0085747A" w:rsidRPr="009C54AE" w:rsidRDefault="009027F8" w:rsidP="009027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 informacji</w:t>
            </w:r>
          </w:p>
        </w:tc>
      </w:tr>
      <w:tr w:rsidR="0085747A" w:rsidRPr="009C54AE" w14:paraId="78FEBD06" w14:textId="77777777" w:rsidTr="00B819C8">
        <w:tc>
          <w:tcPr>
            <w:tcW w:w="2694" w:type="dxa"/>
            <w:vAlign w:val="center"/>
          </w:tcPr>
          <w:p w14:paraId="00CAF40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5005663" w14:textId="17CCAF5A" w:rsidR="0085747A" w:rsidRPr="009C54AE" w:rsidRDefault="00B8609D" w:rsidP="00B860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E/I/EiZSP/C.10</w:t>
            </w:r>
          </w:p>
        </w:tc>
      </w:tr>
      <w:tr w:rsidR="0085747A" w:rsidRPr="009C54AE" w14:paraId="3B02BA0D" w14:textId="77777777" w:rsidTr="00B819C8">
        <w:tc>
          <w:tcPr>
            <w:tcW w:w="2694" w:type="dxa"/>
            <w:vAlign w:val="center"/>
          </w:tcPr>
          <w:p w14:paraId="5FA68932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2EA210D" w14:textId="22789EC5" w:rsidR="0085747A" w:rsidRPr="009C54AE" w:rsidRDefault="009B42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1AED197" w14:textId="77777777" w:rsidTr="00B819C8">
        <w:tc>
          <w:tcPr>
            <w:tcW w:w="2694" w:type="dxa"/>
            <w:vAlign w:val="center"/>
          </w:tcPr>
          <w:p w14:paraId="72A865C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1547F92" w14:textId="77777777" w:rsidR="0085747A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Polityki Gospodarczej</w:t>
            </w:r>
          </w:p>
        </w:tc>
      </w:tr>
      <w:tr w:rsidR="0085747A" w:rsidRPr="009C54AE" w14:paraId="2B7EF7BE" w14:textId="77777777" w:rsidTr="00B819C8">
        <w:tc>
          <w:tcPr>
            <w:tcW w:w="2694" w:type="dxa"/>
            <w:vAlign w:val="center"/>
          </w:tcPr>
          <w:p w14:paraId="0AAB67A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B30976" w14:textId="77777777" w:rsidR="0085747A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2C769E4" w14:textId="77777777" w:rsidTr="00B819C8">
        <w:tc>
          <w:tcPr>
            <w:tcW w:w="2694" w:type="dxa"/>
            <w:vAlign w:val="center"/>
          </w:tcPr>
          <w:p w14:paraId="40F301E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59BBDA6" w14:textId="2D585469" w:rsidR="0085747A" w:rsidRPr="009C54AE" w:rsidRDefault="00B860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45DA5C93" w14:textId="77777777" w:rsidTr="00B819C8">
        <w:tc>
          <w:tcPr>
            <w:tcW w:w="2694" w:type="dxa"/>
            <w:vAlign w:val="center"/>
          </w:tcPr>
          <w:p w14:paraId="3736087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EEFF017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9E28303" w14:textId="77777777" w:rsidTr="00B819C8">
        <w:tc>
          <w:tcPr>
            <w:tcW w:w="2694" w:type="dxa"/>
            <w:vAlign w:val="center"/>
          </w:tcPr>
          <w:p w14:paraId="651E526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74C6C45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7CD707F2" w14:textId="77777777" w:rsidTr="00B819C8">
        <w:tc>
          <w:tcPr>
            <w:tcW w:w="2694" w:type="dxa"/>
            <w:vAlign w:val="center"/>
          </w:tcPr>
          <w:p w14:paraId="71C8CBC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3F5CC7" w14:textId="72B9E603" w:rsidR="0085747A" w:rsidRPr="009C54AE" w:rsidRDefault="00B8609D" w:rsidP="009027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85747A" w:rsidRPr="009C54AE" w14:paraId="04E35836" w14:textId="77777777" w:rsidTr="00B819C8">
        <w:tc>
          <w:tcPr>
            <w:tcW w:w="2694" w:type="dxa"/>
            <w:vAlign w:val="center"/>
          </w:tcPr>
          <w:p w14:paraId="6058BD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77C4156" w14:textId="1746B092" w:rsidR="0085747A" w:rsidRPr="009C54AE" w:rsidRDefault="00B8609D" w:rsidP="009027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75D990F0" w14:textId="77777777" w:rsidTr="00B819C8">
        <w:tc>
          <w:tcPr>
            <w:tcW w:w="2694" w:type="dxa"/>
            <w:vAlign w:val="center"/>
          </w:tcPr>
          <w:p w14:paraId="20BBCC8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FA27118" w14:textId="77777777" w:rsidR="00923D7D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98200B" w:rsidRPr="009C54AE" w14:paraId="631FE02D" w14:textId="77777777" w:rsidTr="00B819C8">
        <w:tc>
          <w:tcPr>
            <w:tcW w:w="2694" w:type="dxa"/>
            <w:vAlign w:val="center"/>
          </w:tcPr>
          <w:p w14:paraId="369A449E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473DEF" w14:textId="77777777" w:rsidR="0098200B" w:rsidRPr="009C54AE" w:rsidRDefault="0098200B" w:rsidP="00BB08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>Dr hab. inż. Dariusz Zając, prof. UR</w:t>
            </w:r>
          </w:p>
        </w:tc>
      </w:tr>
      <w:tr w:rsidR="0098200B" w:rsidRPr="009C54AE" w14:paraId="370F7FC9" w14:textId="77777777" w:rsidTr="00B819C8">
        <w:tc>
          <w:tcPr>
            <w:tcW w:w="2694" w:type="dxa"/>
            <w:vAlign w:val="center"/>
          </w:tcPr>
          <w:p w14:paraId="58E7FCD5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DB5317" w14:textId="77777777" w:rsidR="0098200B" w:rsidRPr="009C54AE" w:rsidRDefault="0098200B" w:rsidP="00BB08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>Dr hab. inż. Dariusz Zając, prof. UR</w:t>
            </w:r>
          </w:p>
        </w:tc>
      </w:tr>
    </w:tbl>
    <w:p w14:paraId="68A6011B" w14:textId="7154EDF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0066B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38566C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FC42DA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417CE8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36DC51C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AA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088E1F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0F37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851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4B5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AAC4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2D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C74C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9E81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896D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691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4CCCD8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F306" w14:textId="5BF22E7B" w:rsidR="00015B8F" w:rsidRPr="009C54AE" w:rsidRDefault="00B860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06F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3C9E" w14:textId="54A1747C" w:rsidR="00015B8F" w:rsidRPr="009C54AE" w:rsidRDefault="00D130B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56E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F67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356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DDB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079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9EE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80D8" w14:textId="77777777" w:rsidR="00015B8F" w:rsidRPr="009C54AE" w:rsidRDefault="00A03E3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FF4FBC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46BA4F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0A4368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6CCA59E" w14:textId="77777777" w:rsidR="0085747A" w:rsidRPr="0098200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8200B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98200B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</w:t>
      </w:r>
      <w:r w:rsidR="00C8263C">
        <w:rPr>
          <w:rFonts w:ascii="Corbel" w:hAnsi="Corbel"/>
          <w:b w:val="0"/>
          <w:smallCaps w:val="0"/>
          <w:szCs w:val="24"/>
          <w:u w:val="single"/>
        </w:rPr>
        <w:t xml:space="preserve"> (lub </w:t>
      </w:r>
      <w:r w:rsidR="00451640">
        <w:rPr>
          <w:rFonts w:ascii="Corbel" w:hAnsi="Corbel"/>
          <w:b w:val="0"/>
          <w:smallCaps w:val="0"/>
          <w:szCs w:val="24"/>
          <w:u w:val="single"/>
        </w:rPr>
        <w:t xml:space="preserve">w formie </w:t>
      </w:r>
      <w:r w:rsidR="00C8263C">
        <w:rPr>
          <w:rFonts w:ascii="Corbel" w:hAnsi="Corbel"/>
          <w:b w:val="0"/>
          <w:smallCaps w:val="0"/>
          <w:szCs w:val="24"/>
          <w:u w:val="single"/>
        </w:rPr>
        <w:t>zdaln</w:t>
      </w:r>
      <w:r w:rsidR="00451640">
        <w:rPr>
          <w:rFonts w:ascii="Corbel" w:hAnsi="Corbel"/>
          <w:b w:val="0"/>
          <w:smallCaps w:val="0"/>
          <w:szCs w:val="24"/>
          <w:u w:val="single"/>
        </w:rPr>
        <w:t>ej</w:t>
      </w:r>
      <w:r w:rsidR="00C8263C">
        <w:rPr>
          <w:rFonts w:ascii="Corbel" w:hAnsi="Corbel"/>
          <w:b w:val="0"/>
          <w:smallCaps w:val="0"/>
          <w:szCs w:val="24"/>
          <w:u w:val="single"/>
        </w:rPr>
        <w:t xml:space="preserve"> z wykorzystaniem platformy MS Teams</w:t>
      </w:r>
      <w:r w:rsidR="00451640">
        <w:rPr>
          <w:rFonts w:ascii="Corbel" w:hAnsi="Corbel"/>
          <w:b w:val="0"/>
          <w:smallCaps w:val="0"/>
          <w:szCs w:val="24"/>
          <w:u w:val="single"/>
        </w:rPr>
        <w:t>)</w:t>
      </w:r>
    </w:p>
    <w:p w14:paraId="23FA90A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E8CA3B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472B5F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FBCC8C9" w14:textId="77777777" w:rsidR="009C54AE" w:rsidRDefault="00A03E3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186F95FF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DA1C5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D21D280" w14:textId="77777777" w:rsidTr="00745302">
        <w:tc>
          <w:tcPr>
            <w:tcW w:w="9670" w:type="dxa"/>
          </w:tcPr>
          <w:p w14:paraId="497E4B76" w14:textId="77777777" w:rsidR="0085747A" w:rsidRPr="009C54AE" w:rsidRDefault="00E53FB6" w:rsidP="0043138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Pozytywne zaliczenie z przedmiotów: </w:t>
            </w:r>
            <w:r w:rsidR="009027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mikroekonomi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a,</w:t>
            </w:r>
            <w:r w:rsidR="004313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makroekonomia,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prawo oraz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technologie informacyjne</w:t>
            </w:r>
            <w:r w:rsidR="00A03E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659529C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718B3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6CF7A75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DB519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FD6662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A03E3A" w:rsidRPr="009C54AE" w14:paraId="2F8B123D" w14:textId="77777777" w:rsidTr="00A03E3A">
        <w:tc>
          <w:tcPr>
            <w:tcW w:w="851" w:type="dxa"/>
            <w:vAlign w:val="center"/>
          </w:tcPr>
          <w:p w14:paraId="1F1A8F1C" w14:textId="77777777" w:rsidR="00A03E3A" w:rsidRPr="009C54AE" w:rsidRDefault="00A03E3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8F0F8F1" w14:textId="77777777" w:rsidR="00A03E3A" w:rsidRPr="00BC2E4C" w:rsidRDefault="00A03E3A" w:rsidP="0067768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7768F">
              <w:rPr>
                <w:rFonts w:ascii="Corbel" w:hAnsi="Corbel"/>
                <w:b w:val="0"/>
                <w:sz w:val="24"/>
                <w:szCs w:val="24"/>
              </w:rPr>
              <w:t>rzekazanie wiedzy i umiejętności w zakresie pozyskiwania, wykorzystania i ochrony informacji w procesie gospodarowania</w:t>
            </w:r>
            <w:r w:rsidR="00D843C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A03E3A" w:rsidRPr="009C54AE" w14:paraId="44AA9042" w14:textId="77777777" w:rsidTr="00A03E3A">
        <w:tc>
          <w:tcPr>
            <w:tcW w:w="851" w:type="dxa"/>
            <w:vAlign w:val="center"/>
          </w:tcPr>
          <w:p w14:paraId="05477C17" w14:textId="77777777" w:rsidR="00A03E3A" w:rsidRPr="009C54AE" w:rsidRDefault="00A03E3A" w:rsidP="00BB08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2702E3D" w14:textId="77777777" w:rsidR="00A03E3A" w:rsidRPr="00D843C1" w:rsidRDefault="00C857A5" w:rsidP="0067768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843C1">
              <w:rPr>
                <w:rFonts w:ascii="Corbel" w:hAnsi="Corbel"/>
                <w:b w:val="0"/>
                <w:sz w:val="24"/>
                <w:szCs w:val="24"/>
              </w:rPr>
              <w:t xml:space="preserve">Zapoznanie z </w:t>
            </w:r>
            <w:r w:rsidR="0067768F">
              <w:rPr>
                <w:rFonts w:ascii="Corbel" w:hAnsi="Corbel"/>
                <w:b w:val="0"/>
                <w:sz w:val="24"/>
                <w:szCs w:val="24"/>
              </w:rPr>
              <w:t>rolą</w:t>
            </w:r>
            <w:r w:rsidR="00722592">
              <w:rPr>
                <w:rFonts w:ascii="Corbel" w:hAnsi="Corbel"/>
                <w:b w:val="0"/>
                <w:sz w:val="24"/>
                <w:szCs w:val="24"/>
              </w:rPr>
              <w:t xml:space="preserve"> informacji i</w:t>
            </w:r>
            <w:r w:rsidR="0067768F">
              <w:rPr>
                <w:rFonts w:ascii="Corbel" w:hAnsi="Corbel"/>
                <w:b w:val="0"/>
                <w:sz w:val="24"/>
                <w:szCs w:val="24"/>
              </w:rPr>
              <w:t xml:space="preserve"> sektora informacyjnego w społeczeństwie informacyjnym i w gospodarce opartej na wiedzy</w:t>
            </w:r>
            <w:r w:rsidR="00A03E3A" w:rsidRPr="00D843C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E6D13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98C930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0F14EE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85747A" w:rsidRPr="009C54AE" w14:paraId="4D47BD16" w14:textId="77777777" w:rsidTr="74C2BEEB">
        <w:tc>
          <w:tcPr>
            <w:tcW w:w="1677" w:type="dxa"/>
            <w:vAlign w:val="center"/>
          </w:tcPr>
          <w:p w14:paraId="046BF7B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9" w:type="dxa"/>
            <w:vAlign w:val="center"/>
          </w:tcPr>
          <w:p w14:paraId="3D09EEA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4" w:type="dxa"/>
            <w:vAlign w:val="center"/>
          </w:tcPr>
          <w:p w14:paraId="4114929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857A5" w:rsidRPr="009C54AE" w14:paraId="0B6B1304" w14:textId="77777777" w:rsidTr="74C2BEEB">
        <w:tc>
          <w:tcPr>
            <w:tcW w:w="1677" w:type="dxa"/>
          </w:tcPr>
          <w:p w14:paraId="542DCADC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9" w:type="dxa"/>
          </w:tcPr>
          <w:p w14:paraId="7BCC39E7" w14:textId="77777777" w:rsidR="00C857A5" w:rsidRPr="009C54AE" w:rsidRDefault="0020077B" w:rsidP="002007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="0067768F">
              <w:rPr>
                <w:rFonts w:ascii="Corbel" w:hAnsi="Corbel"/>
                <w:b w:val="0"/>
                <w:smallCaps w:val="0"/>
                <w:szCs w:val="24"/>
              </w:rPr>
              <w:t xml:space="preserve"> specyfikę, źródła i znaczenie informacji w procesie gospodarowania</w:t>
            </w:r>
          </w:p>
        </w:tc>
        <w:tc>
          <w:tcPr>
            <w:tcW w:w="1864" w:type="dxa"/>
          </w:tcPr>
          <w:p w14:paraId="64D646E8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1933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C857A5" w:rsidRPr="009C54AE" w14:paraId="61C712F4" w14:textId="77777777" w:rsidTr="74C2BEEB">
        <w:tc>
          <w:tcPr>
            <w:tcW w:w="1677" w:type="dxa"/>
          </w:tcPr>
          <w:p w14:paraId="25C5470A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9" w:type="dxa"/>
          </w:tcPr>
          <w:p w14:paraId="1C430228" w14:textId="77777777" w:rsidR="00C857A5" w:rsidRPr="009C54AE" w:rsidRDefault="0020077B" w:rsidP="002007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="00722592">
              <w:rPr>
                <w:rFonts w:ascii="Corbel" w:hAnsi="Corbel"/>
                <w:b w:val="0"/>
                <w:smallCaps w:val="0"/>
                <w:szCs w:val="24"/>
              </w:rPr>
              <w:t xml:space="preserve"> rolę informacji i sektora informacyjnego w społeczeństwie informacyjnym i w gospodarce opartej na wiedzy</w:t>
            </w:r>
          </w:p>
        </w:tc>
        <w:tc>
          <w:tcPr>
            <w:tcW w:w="1864" w:type="dxa"/>
          </w:tcPr>
          <w:p w14:paraId="51B682DC" w14:textId="77777777" w:rsidR="00C857A5" w:rsidRPr="009C54AE" w:rsidRDefault="00C857A5" w:rsidP="003153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1933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3153F9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7A193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C857A5" w:rsidRPr="009C54AE" w14:paraId="27C12153" w14:textId="77777777" w:rsidTr="74C2BEEB">
        <w:tc>
          <w:tcPr>
            <w:tcW w:w="1677" w:type="dxa"/>
          </w:tcPr>
          <w:p w14:paraId="2D2EFD19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9" w:type="dxa"/>
          </w:tcPr>
          <w:p w14:paraId="7EB0757B" w14:textId="77777777" w:rsidR="00C857A5" w:rsidRPr="009C54AE" w:rsidRDefault="00722592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pozyskiwać, gromadzić i wykorzystywać informację przydatną w procesie gospodarowania</w:t>
            </w:r>
          </w:p>
        </w:tc>
        <w:tc>
          <w:tcPr>
            <w:tcW w:w="1864" w:type="dxa"/>
          </w:tcPr>
          <w:p w14:paraId="104E1361" w14:textId="6E512AA4" w:rsidR="00C857A5" w:rsidRPr="009C54AE" w:rsidRDefault="00C857A5" w:rsidP="74C2BE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4C2BEEB">
              <w:rPr>
                <w:rFonts w:ascii="Corbel" w:hAnsi="Corbel"/>
                <w:b w:val="0"/>
                <w:smallCaps w:val="0"/>
              </w:rPr>
              <w:t>K_U03</w:t>
            </w:r>
          </w:p>
          <w:p w14:paraId="5297E1E0" w14:textId="58973740" w:rsidR="00C857A5" w:rsidRPr="009C54AE" w:rsidRDefault="74C2BEEB" w:rsidP="74C2BE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4C2BEEB">
              <w:rPr>
                <w:rFonts w:ascii="Corbel" w:hAnsi="Corbel"/>
                <w:b w:val="0"/>
                <w:smallCaps w:val="0"/>
              </w:rPr>
              <w:t>K_U07</w:t>
            </w:r>
          </w:p>
        </w:tc>
      </w:tr>
      <w:tr w:rsidR="00C857A5" w:rsidRPr="009C54AE" w14:paraId="34C6DEA7" w14:textId="77777777" w:rsidTr="74C2BEEB"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238D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AD1E" w14:textId="77777777" w:rsidR="00C857A5" w:rsidRDefault="00063914" w:rsidP="000639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</w:t>
            </w:r>
            <w:r w:rsidR="00C857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22592">
              <w:rPr>
                <w:rFonts w:ascii="Corbel" w:hAnsi="Corbel"/>
                <w:b w:val="0"/>
                <w:smallCaps w:val="0"/>
                <w:szCs w:val="24"/>
              </w:rPr>
              <w:t>ochrony informacji w procesie gospodarowania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2A06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Pr="007A193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2B6FBC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</w:tbl>
    <w:p w14:paraId="4C58888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7A976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90F4DF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B2FE19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F3D01D5" w14:textId="77777777" w:rsidTr="00C8263C">
        <w:tc>
          <w:tcPr>
            <w:tcW w:w="9520" w:type="dxa"/>
          </w:tcPr>
          <w:p w14:paraId="06EF23C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8263C" w:rsidRPr="009C54AE" w14:paraId="6C5C90FE" w14:textId="77777777" w:rsidTr="00C8263C">
        <w:tc>
          <w:tcPr>
            <w:tcW w:w="9520" w:type="dxa"/>
          </w:tcPr>
          <w:p w14:paraId="027C0F1E" w14:textId="77777777" w:rsidR="00C8263C" w:rsidRPr="009C54AE" w:rsidRDefault="00C8263C" w:rsidP="00C8263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C8263C" w:rsidRPr="009C54AE" w14:paraId="6879DA10" w14:textId="77777777" w:rsidTr="00C8263C">
        <w:tc>
          <w:tcPr>
            <w:tcW w:w="9520" w:type="dxa"/>
          </w:tcPr>
          <w:p w14:paraId="363348BA" w14:textId="77777777" w:rsidR="00C8263C" w:rsidRPr="009C54AE" w:rsidRDefault="00C8263C" w:rsidP="00C8263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5AF977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C53840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942243" w14:textId="77777777" w:rsidTr="00261537">
        <w:tc>
          <w:tcPr>
            <w:tcW w:w="9520" w:type="dxa"/>
          </w:tcPr>
          <w:p w14:paraId="0AFCF6C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857A5" w:rsidRPr="009C54AE" w14:paraId="107ACC5E" w14:textId="77777777" w:rsidTr="00261537">
        <w:tc>
          <w:tcPr>
            <w:tcW w:w="9520" w:type="dxa"/>
          </w:tcPr>
          <w:p w14:paraId="3EF32262" w14:textId="77777777" w:rsidR="00C857A5" w:rsidRPr="00D843C1" w:rsidRDefault="00154105" w:rsidP="008C66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Istota,</w:t>
            </w:r>
            <w:r w:rsidR="00D06E3D">
              <w:rPr>
                <w:rFonts w:ascii="Corbel" w:hAnsi="Corbel"/>
                <w:sz w:val="24"/>
                <w:szCs w:val="24"/>
              </w:rPr>
              <w:t xml:space="preserve"> </w:t>
            </w:r>
            <w:r w:rsidR="008C6652">
              <w:rPr>
                <w:rFonts w:ascii="Corbel" w:hAnsi="Corbel"/>
                <w:sz w:val="24"/>
                <w:szCs w:val="24"/>
              </w:rPr>
              <w:t>specyfika i</w:t>
            </w:r>
            <w:r w:rsidR="0067768F">
              <w:rPr>
                <w:rFonts w:ascii="Corbel" w:hAnsi="Corbel"/>
                <w:sz w:val="24"/>
                <w:szCs w:val="24"/>
              </w:rPr>
              <w:t xml:space="preserve"> </w:t>
            </w:r>
            <w:r w:rsidR="00D06E3D">
              <w:rPr>
                <w:rFonts w:ascii="Corbel" w:hAnsi="Corbel"/>
                <w:sz w:val="24"/>
                <w:szCs w:val="24"/>
              </w:rPr>
              <w:t>ź</w:t>
            </w:r>
            <w:r>
              <w:rPr>
                <w:rFonts w:ascii="Corbel" w:hAnsi="Corbel"/>
                <w:sz w:val="24"/>
                <w:szCs w:val="24"/>
              </w:rPr>
              <w:t>ródła</w:t>
            </w:r>
            <w:r w:rsidR="0067768F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informacji</w:t>
            </w:r>
            <w:r w:rsidR="00D06E3D">
              <w:rPr>
                <w:rFonts w:ascii="Corbel" w:hAnsi="Corbel"/>
                <w:sz w:val="24"/>
                <w:szCs w:val="24"/>
              </w:rPr>
              <w:t xml:space="preserve"> </w:t>
            </w:r>
            <w:r w:rsidR="0067768F">
              <w:rPr>
                <w:rFonts w:ascii="Corbel" w:hAnsi="Corbel"/>
                <w:sz w:val="24"/>
                <w:szCs w:val="24"/>
              </w:rPr>
              <w:t>w procesie gospodarowania</w:t>
            </w:r>
          </w:p>
        </w:tc>
      </w:tr>
      <w:tr w:rsidR="008C6652" w:rsidRPr="009C54AE" w14:paraId="39D32746" w14:textId="77777777" w:rsidTr="000C2890">
        <w:tc>
          <w:tcPr>
            <w:tcW w:w="9520" w:type="dxa"/>
          </w:tcPr>
          <w:p w14:paraId="51FEDF8E" w14:textId="77777777" w:rsidR="008C6652" w:rsidRPr="00D843C1" w:rsidRDefault="008C6652" w:rsidP="000C28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informacji w procesie gospodarowania</w:t>
            </w:r>
          </w:p>
        </w:tc>
      </w:tr>
      <w:tr w:rsidR="0059011A" w:rsidRPr="009C54AE" w14:paraId="4B47574D" w14:textId="77777777" w:rsidTr="00E9035B">
        <w:tc>
          <w:tcPr>
            <w:tcW w:w="9520" w:type="dxa"/>
          </w:tcPr>
          <w:p w14:paraId="7496765A" w14:textId="77777777" w:rsidR="0059011A" w:rsidRPr="009C54AE" w:rsidRDefault="0059011A" w:rsidP="00297E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Informacja a komunik</w:t>
            </w:r>
            <w:r w:rsidR="00297E38">
              <w:rPr>
                <w:rFonts w:ascii="Corbel" w:hAnsi="Corbel"/>
                <w:sz w:val="24"/>
                <w:szCs w:val="24"/>
              </w:rPr>
              <w:t>acja</w:t>
            </w:r>
            <w:r>
              <w:rPr>
                <w:rFonts w:ascii="Corbel" w:hAnsi="Corbel"/>
                <w:sz w:val="24"/>
                <w:szCs w:val="24"/>
              </w:rPr>
              <w:t xml:space="preserve"> w procesie gospodarowania –</w:t>
            </w:r>
            <w:r w:rsidR="00297E38">
              <w:rPr>
                <w:rFonts w:ascii="Corbel" w:hAnsi="Corbel"/>
                <w:sz w:val="24"/>
                <w:szCs w:val="24"/>
              </w:rPr>
              <w:t xml:space="preserve"> niesprawność informacyjna i bariery w komunikowaniu się,</w:t>
            </w:r>
            <w:r>
              <w:rPr>
                <w:rFonts w:ascii="Corbel" w:hAnsi="Corbel"/>
                <w:sz w:val="24"/>
                <w:szCs w:val="24"/>
              </w:rPr>
              <w:t xml:space="preserve"> niedobór i nadmiar informacji, szum informacyjny, asymetria informacji</w:t>
            </w:r>
            <w:r w:rsidR="008C6652">
              <w:rPr>
                <w:rFonts w:ascii="Corbel" w:hAnsi="Corbel"/>
                <w:sz w:val="24"/>
                <w:szCs w:val="24"/>
              </w:rPr>
              <w:t>, ograniczona wiarygodność informacji</w:t>
            </w:r>
          </w:p>
        </w:tc>
      </w:tr>
      <w:tr w:rsidR="00C857A5" w:rsidRPr="009C54AE" w14:paraId="415FBE94" w14:textId="77777777" w:rsidTr="00261537">
        <w:tc>
          <w:tcPr>
            <w:tcW w:w="9520" w:type="dxa"/>
          </w:tcPr>
          <w:p w14:paraId="0AED0183" w14:textId="77777777" w:rsidR="00C857A5" w:rsidRPr="009C54AE" w:rsidRDefault="00154105" w:rsidP="00D06E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Pozyskiwanie</w:t>
            </w:r>
            <w:r w:rsidR="00D06E3D">
              <w:rPr>
                <w:rFonts w:ascii="Corbel" w:hAnsi="Corbel"/>
                <w:sz w:val="24"/>
                <w:szCs w:val="24"/>
              </w:rPr>
              <w:t>, porządkowanie</w:t>
            </w:r>
            <w:r>
              <w:rPr>
                <w:rFonts w:ascii="Corbel" w:hAnsi="Corbel"/>
                <w:sz w:val="24"/>
                <w:szCs w:val="24"/>
              </w:rPr>
              <w:t xml:space="preserve"> i gromadzenie </w:t>
            </w:r>
            <w:r w:rsidR="0042711C">
              <w:rPr>
                <w:rFonts w:ascii="Corbel" w:hAnsi="Corbel"/>
                <w:sz w:val="24"/>
                <w:szCs w:val="24"/>
              </w:rPr>
              <w:t xml:space="preserve">oraz koszty </w:t>
            </w:r>
            <w:r>
              <w:rPr>
                <w:rFonts w:ascii="Corbel" w:hAnsi="Corbel"/>
                <w:sz w:val="24"/>
                <w:szCs w:val="24"/>
              </w:rPr>
              <w:t>informacji w procesie gospodarowania</w:t>
            </w:r>
          </w:p>
        </w:tc>
      </w:tr>
      <w:tr w:rsidR="00C857A5" w:rsidRPr="009C54AE" w14:paraId="700BFCF6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1241" w14:textId="77777777" w:rsidR="00C857A5" w:rsidRPr="009C54AE" w:rsidRDefault="00DB7B93" w:rsidP="00D06E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154105">
              <w:rPr>
                <w:rFonts w:ascii="Corbel" w:hAnsi="Corbel"/>
                <w:sz w:val="24"/>
                <w:szCs w:val="24"/>
              </w:rPr>
              <w:t>ykorzystanie</w:t>
            </w:r>
            <w:r>
              <w:rPr>
                <w:rFonts w:ascii="Corbel" w:hAnsi="Corbel"/>
                <w:sz w:val="24"/>
                <w:szCs w:val="24"/>
              </w:rPr>
              <w:t xml:space="preserve"> informacji</w:t>
            </w:r>
            <w:r w:rsidR="00154105">
              <w:rPr>
                <w:rFonts w:ascii="Corbel" w:hAnsi="Corbel"/>
                <w:sz w:val="24"/>
                <w:szCs w:val="24"/>
              </w:rPr>
              <w:t xml:space="preserve"> </w:t>
            </w:r>
            <w:r w:rsidR="00D06E3D">
              <w:rPr>
                <w:rFonts w:ascii="Corbel" w:hAnsi="Corbel"/>
                <w:sz w:val="24"/>
                <w:szCs w:val="24"/>
              </w:rPr>
              <w:t>w procesie gospodarowania</w:t>
            </w:r>
            <w:r w:rsidR="0059011A">
              <w:rPr>
                <w:rFonts w:ascii="Corbel" w:hAnsi="Corbel"/>
                <w:sz w:val="24"/>
                <w:szCs w:val="24"/>
              </w:rPr>
              <w:t xml:space="preserve"> – przechowywanie informacji, gospodarowanie informacją, dyfuzja informacji i inne formy jej upowszechniania</w:t>
            </w:r>
          </w:p>
        </w:tc>
      </w:tr>
      <w:tr w:rsidR="00C857A5" w:rsidRPr="009C54AE" w14:paraId="35A60446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4FCC" w14:textId="77777777" w:rsidR="00C857A5" w:rsidRDefault="00154105" w:rsidP="00D06E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Ochrona</w:t>
            </w:r>
            <w:r w:rsidR="00D06E3D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D06E3D">
              <w:rPr>
                <w:rFonts w:ascii="Corbel" w:hAnsi="Corbel"/>
                <w:sz w:val="24"/>
                <w:szCs w:val="24"/>
              </w:rPr>
              <w:t>tworzenie systemów bezpieczeństwa i szyfrowanie informacji</w:t>
            </w:r>
            <w:r w:rsidR="0067768F">
              <w:rPr>
                <w:rFonts w:ascii="Corbel" w:hAnsi="Corbel"/>
                <w:sz w:val="24"/>
                <w:szCs w:val="24"/>
              </w:rPr>
              <w:t xml:space="preserve"> w procesie gospodarowania</w:t>
            </w:r>
          </w:p>
        </w:tc>
      </w:tr>
      <w:tr w:rsidR="0028178E" w:rsidRPr="009C54AE" w14:paraId="167DFF98" w14:textId="77777777" w:rsidTr="000C28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CFFD" w14:textId="77777777" w:rsidR="0028178E" w:rsidRDefault="0028178E" w:rsidP="000C28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Internet jako źródło informacji przydatnej w procesie gospodarowania – możliwości i zagrożenia</w:t>
            </w:r>
          </w:p>
        </w:tc>
      </w:tr>
      <w:tr w:rsidR="00B817E2" w:rsidRPr="009C54AE" w14:paraId="2B9BD8B9" w14:textId="77777777" w:rsidTr="00261537">
        <w:tc>
          <w:tcPr>
            <w:tcW w:w="9520" w:type="dxa"/>
          </w:tcPr>
          <w:p w14:paraId="7AC32628" w14:textId="77777777" w:rsidR="00B817E2" w:rsidRDefault="00154105" w:rsidP="00B817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Społeczeństwo informacyjne i g</w:t>
            </w:r>
            <w:r w:rsidR="00DB7B93">
              <w:rPr>
                <w:rFonts w:ascii="Corbel" w:hAnsi="Corbel"/>
                <w:sz w:val="24"/>
                <w:szCs w:val="24"/>
              </w:rPr>
              <w:t xml:space="preserve">ospodarka oparta na </w:t>
            </w:r>
            <w:r>
              <w:rPr>
                <w:rFonts w:ascii="Corbel" w:hAnsi="Corbel"/>
                <w:sz w:val="24"/>
                <w:szCs w:val="24"/>
              </w:rPr>
              <w:t>w</w:t>
            </w:r>
            <w:r w:rsidR="00DB7B93">
              <w:rPr>
                <w:rFonts w:ascii="Corbel" w:hAnsi="Corbel"/>
                <w:sz w:val="24"/>
                <w:szCs w:val="24"/>
              </w:rPr>
              <w:t>iedzy</w:t>
            </w:r>
            <w:r>
              <w:rPr>
                <w:rFonts w:ascii="Corbel" w:hAnsi="Corbel"/>
                <w:sz w:val="24"/>
                <w:szCs w:val="24"/>
              </w:rPr>
              <w:t xml:space="preserve"> a informacja</w:t>
            </w:r>
          </w:p>
        </w:tc>
      </w:tr>
      <w:tr w:rsidR="0028178E" w:rsidRPr="009C54AE" w14:paraId="719826DB" w14:textId="77777777" w:rsidTr="000C28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055B" w14:textId="77777777" w:rsidR="0028178E" w:rsidRDefault="0028178E" w:rsidP="000C28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Sektor informacyjny w gospodarce i jego rola</w:t>
            </w:r>
          </w:p>
        </w:tc>
      </w:tr>
      <w:tr w:rsidR="0028178E" w:rsidRPr="009C54AE" w14:paraId="27390380" w14:textId="77777777" w:rsidTr="000C28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A59A" w14:textId="77777777" w:rsidR="0028178E" w:rsidRDefault="0028178E" w:rsidP="0028178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Ekonomika sektora informacyjnego</w:t>
            </w:r>
          </w:p>
        </w:tc>
      </w:tr>
      <w:tr w:rsidR="0028178E" w:rsidRPr="009C54AE" w14:paraId="55B66BFC" w14:textId="77777777" w:rsidTr="0028178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1765" w14:textId="77777777" w:rsidR="0028178E" w:rsidRDefault="0028178E" w:rsidP="0028178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wydzielania i mierniki rozwoju sektora informacyjnego</w:t>
            </w:r>
          </w:p>
        </w:tc>
      </w:tr>
      <w:tr w:rsidR="008F32BF" w:rsidRPr="009C54AE" w14:paraId="502D9ACE" w14:textId="77777777" w:rsidTr="008F32B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8AC5" w14:textId="77777777" w:rsidR="008F32BF" w:rsidRDefault="008F32BF" w:rsidP="008F32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Zmiany ewolucyjne w sektorze informacyjnym</w:t>
            </w:r>
          </w:p>
        </w:tc>
      </w:tr>
    </w:tbl>
    <w:p w14:paraId="0098B89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EF28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AF0375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890A4F" w14:textId="77777777" w:rsidR="004D25DA" w:rsidRPr="009C54AE" w:rsidRDefault="004D25DA" w:rsidP="004D25D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B5FAB">
        <w:rPr>
          <w:rFonts w:ascii="Corbel" w:hAnsi="Corbel"/>
          <w:b w:val="0"/>
          <w:smallCaps w:val="0"/>
          <w:szCs w:val="24"/>
        </w:rPr>
        <w:t xml:space="preserve">Ćwiczenia: </w:t>
      </w:r>
      <w:r w:rsidR="00261537">
        <w:rPr>
          <w:rFonts w:ascii="Corbel" w:hAnsi="Corbel"/>
          <w:b w:val="0"/>
          <w:smallCaps w:val="0"/>
          <w:szCs w:val="24"/>
        </w:rPr>
        <w:t>prezentacje multimedialne studentów</w:t>
      </w:r>
      <w:r w:rsidR="00A73F25" w:rsidRPr="00A73F25">
        <w:rPr>
          <w:rFonts w:ascii="Corbel" w:hAnsi="Corbel"/>
          <w:b w:val="0"/>
          <w:smallCaps w:val="0"/>
          <w:szCs w:val="24"/>
        </w:rPr>
        <w:t xml:space="preserve"> </w:t>
      </w:r>
      <w:r w:rsidR="00A73F25" w:rsidRPr="006B5FAB">
        <w:rPr>
          <w:rFonts w:ascii="Corbel" w:hAnsi="Corbel"/>
          <w:b w:val="0"/>
          <w:smallCaps w:val="0"/>
          <w:szCs w:val="24"/>
        </w:rPr>
        <w:t>z dyskusją</w:t>
      </w:r>
      <w:r w:rsidR="00261537">
        <w:rPr>
          <w:rFonts w:ascii="Corbel" w:hAnsi="Corbel"/>
          <w:b w:val="0"/>
          <w:smallCaps w:val="0"/>
          <w:szCs w:val="24"/>
        </w:rPr>
        <w:t xml:space="preserve">, </w:t>
      </w:r>
      <w:r w:rsidR="00A73F25">
        <w:rPr>
          <w:rFonts w:ascii="Corbel" w:hAnsi="Corbel"/>
          <w:b w:val="0"/>
          <w:smallCaps w:val="0"/>
          <w:szCs w:val="24"/>
        </w:rPr>
        <w:t xml:space="preserve">pozyskiwanie i </w:t>
      </w:r>
      <w:r w:rsidR="00451640">
        <w:rPr>
          <w:rFonts w:ascii="Corbel" w:hAnsi="Corbel"/>
          <w:b w:val="0"/>
          <w:smallCaps w:val="0"/>
          <w:szCs w:val="24"/>
        </w:rPr>
        <w:t>gromadzenie</w:t>
      </w:r>
      <w:r w:rsidR="00A73F25">
        <w:rPr>
          <w:rFonts w:ascii="Corbel" w:hAnsi="Corbel"/>
          <w:b w:val="0"/>
          <w:smallCaps w:val="0"/>
          <w:szCs w:val="24"/>
        </w:rPr>
        <w:t xml:space="preserve"> informacji przydatnej w procesie gospodarowania</w:t>
      </w:r>
      <w:r w:rsidR="00356101">
        <w:rPr>
          <w:rFonts w:ascii="Corbel" w:hAnsi="Corbel"/>
          <w:b w:val="0"/>
          <w:smallCaps w:val="0"/>
          <w:szCs w:val="24"/>
        </w:rPr>
        <w:t xml:space="preserve"> oraz </w:t>
      </w:r>
      <w:r w:rsidR="008138B5">
        <w:rPr>
          <w:rFonts w:ascii="Corbel" w:hAnsi="Corbel"/>
          <w:b w:val="0"/>
          <w:smallCaps w:val="0"/>
          <w:szCs w:val="24"/>
        </w:rPr>
        <w:t>opracowanie</w:t>
      </w:r>
      <w:r w:rsidR="00356101">
        <w:rPr>
          <w:rFonts w:ascii="Corbel" w:hAnsi="Corbel"/>
          <w:b w:val="0"/>
          <w:smallCaps w:val="0"/>
          <w:szCs w:val="24"/>
        </w:rPr>
        <w:t xml:space="preserve"> projektu</w:t>
      </w:r>
      <w:r w:rsidR="00A73F25">
        <w:rPr>
          <w:rFonts w:ascii="Corbel" w:hAnsi="Corbel"/>
          <w:b w:val="0"/>
          <w:smallCaps w:val="0"/>
          <w:szCs w:val="24"/>
        </w:rPr>
        <w:t>,</w:t>
      </w:r>
      <w:r w:rsidRPr="006B5FAB">
        <w:rPr>
          <w:rFonts w:ascii="Corbel" w:hAnsi="Corbel"/>
          <w:b w:val="0"/>
          <w:smallCaps w:val="0"/>
          <w:szCs w:val="24"/>
        </w:rPr>
        <w:t xml:space="preserve"> praca w grupach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405D47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8DBCD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9916F4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679A7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09E8C1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72150" w14:paraId="60E4B2D5" w14:textId="77777777" w:rsidTr="00B817E2">
        <w:tc>
          <w:tcPr>
            <w:tcW w:w="1962" w:type="dxa"/>
            <w:vAlign w:val="center"/>
          </w:tcPr>
          <w:p w14:paraId="0D724B85" w14:textId="77777777" w:rsidR="0085747A" w:rsidRPr="00E7215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4C7E117" w14:textId="77777777" w:rsidR="0085747A" w:rsidRPr="00E72150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3131CE7" w14:textId="77777777" w:rsidR="0085747A" w:rsidRPr="00E7215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721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F4892F8" w14:textId="77777777" w:rsidR="00923D7D" w:rsidRPr="00E7215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E3B381F" w14:textId="77777777" w:rsidR="0085747A" w:rsidRPr="00E7215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51640" w:rsidRPr="00E72150" w14:paraId="25DC3255" w14:textId="77777777" w:rsidTr="00B817E2">
        <w:tc>
          <w:tcPr>
            <w:tcW w:w="1962" w:type="dxa"/>
          </w:tcPr>
          <w:p w14:paraId="40AD90B6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5D956F35" w14:textId="77777777" w:rsidR="00451640" w:rsidRPr="00E72150" w:rsidRDefault="00F47C3B" w:rsidP="00D779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pr</w:t>
            </w:r>
            <w:r>
              <w:rPr>
                <w:rFonts w:ascii="Corbel" w:hAnsi="Corbel"/>
                <w:b w:val="0"/>
                <w:szCs w:val="24"/>
              </w:rPr>
              <w:t>ezentacje multim</w:t>
            </w:r>
            <w:r w:rsidRPr="00E72150">
              <w:rPr>
                <w:rFonts w:ascii="Corbel" w:hAnsi="Corbel"/>
                <w:b w:val="0"/>
                <w:szCs w:val="24"/>
              </w:rPr>
              <w:t>edialne</w:t>
            </w:r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="00451640" w:rsidRPr="00E72150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48D81CF8" w14:textId="77777777" w:rsidR="00451640" w:rsidRPr="00E72150" w:rsidRDefault="004516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B817E2" w:rsidRPr="00E72150" w14:paraId="51DB85A0" w14:textId="77777777" w:rsidTr="00B817E2">
        <w:tc>
          <w:tcPr>
            <w:tcW w:w="1962" w:type="dxa"/>
          </w:tcPr>
          <w:p w14:paraId="0B83B15C" w14:textId="77777777" w:rsidR="00B817E2" w:rsidRPr="00E72150" w:rsidRDefault="00B817E2" w:rsidP="00B817E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637DF07" w14:textId="77777777" w:rsidR="00B817E2" w:rsidRPr="00E72150" w:rsidRDefault="00F47C3B" w:rsidP="009027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pr</w:t>
            </w:r>
            <w:r>
              <w:rPr>
                <w:rFonts w:ascii="Corbel" w:hAnsi="Corbel"/>
                <w:b w:val="0"/>
                <w:szCs w:val="24"/>
              </w:rPr>
              <w:t>ezentacje multim</w:t>
            </w:r>
            <w:r w:rsidRPr="00E72150">
              <w:rPr>
                <w:rFonts w:ascii="Corbel" w:hAnsi="Corbel"/>
                <w:b w:val="0"/>
                <w:szCs w:val="24"/>
              </w:rPr>
              <w:t>edialne</w:t>
            </w:r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Pr="00E72150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3873E9C2" w14:textId="77777777" w:rsidR="00B817E2" w:rsidRPr="00E72150" w:rsidRDefault="00B817E2" w:rsidP="00B817E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451640" w:rsidRPr="00E72150" w14:paraId="2CAD2B23" w14:textId="77777777" w:rsidTr="00B817E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3645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EB88" w14:textId="77777777" w:rsidR="00451640" w:rsidRPr="00E72150" w:rsidRDefault="00103BC3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7AA1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451640" w:rsidRPr="00E72150" w14:paraId="21942C46" w14:textId="77777777" w:rsidTr="00B817E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B47A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Ek_ 0</w:t>
            </w:r>
            <w:r w:rsidR="00B817E2" w:rsidRPr="00E72150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5D96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obserwacja postawy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1A98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4C733CA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EA36C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344F41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FBB25A8" w14:textId="77777777" w:rsidTr="00923D7D">
        <w:tc>
          <w:tcPr>
            <w:tcW w:w="9670" w:type="dxa"/>
          </w:tcPr>
          <w:p w14:paraId="675426C9" w14:textId="77777777" w:rsidR="00451640" w:rsidRDefault="00451640" w:rsidP="004516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27CD">
              <w:rPr>
                <w:rFonts w:ascii="Corbel" w:hAnsi="Corbel"/>
                <w:b w:val="0"/>
                <w:smallCaps w:val="0"/>
                <w:szCs w:val="24"/>
              </w:rPr>
              <w:t>1. Uzyskanie pozytywnej oceny z kolokwium.</w:t>
            </w:r>
          </w:p>
          <w:p w14:paraId="2260DB77" w14:textId="77777777" w:rsidR="00451640" w:rsidRDefault="00451640" w:rsidP="004516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27CD">
              <w:rPr>
                <w:rFonts w:ascii="Corbel" w:hAnsi="Corbel"/>
                <w:b w:val="0"/>
                <w:smallCaps w:val="0"/>
                <w:szCs w:val="24"/>
              </w:rPr>
              <w:t>2. Uzyskanie pozytywnej oceny z pr</w:t>
            </w:r>
            <w:r w:rsidR="009027F8">
              <w:rPr>
                <w:rFonts w:ascii="Corbel" w:hAnsi="Corbel"/>
                <w:b w:val="0"/>
                <w:smallCaps w:val="0"/>
                <w:szCs w:val="24"/>
              </w:rPr>
              <w:t>ezentacji multimedialnej</w:t>
            </w:r>
            <w:r w:rsidR="00103BC3">
              <w:rPr>
                <w:rFonts w:ascii="Corbel" w:hAnsi="Corbel"/>
                <w:b w:val="0"/>
                <w:smallCaps w:val="0"/>
                <w:szCs w:val="24"/>
              </w:rPr>
              <w:t xml:space="preserve"> i z projektu</w:t>
            </w:r>
            <w:r w:rsidRPr="003727C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8D03407" w14:textId="77777777" w:rsidR="009027F8" w:rsidRDefault="009027F8" w:rsidP="004516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 Ocena aktywności na zajęciach.</w:t>
            </w:r>
          </w:p>
          <w:p w14:paraId="6668DB8A" w14:textId="77777777" w:rsidR="00451640" w:rsidRPr="009C54AE" w:rsidRDefault="009027F8" w:rsidP="00103B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4. </w:t>
            </w:r>
            <w:r w:rsidR="00483E5A">
              <w:rPr>
                <w:rFonts w:ascii="Corbel" w:hAnsi="Corbel"/>
                <w:b w:val="0"/>
                <w:smallCaps w:val="0"/>
                <w:szCs w:val="24"/>
              </w:rPr>
              <w:t xml:space="preserve">Ocena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końcowa jako średnia z powyższych ocen.</w:t>
            </w:r>
          </w:p>
        </w:tc>
      </w:tr>
    </w:tbl>
    <w:p w14:paraId="29A086C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5F7DF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6F9E3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F02C04D" w14:textId="77777777" w:rsidTr="003E1941">
        <w:tc>
          <w:tcPr>
            <w:tcW w:w="4962" w:type="dxa"/>
            <w:vAlign w:val="center"/>
          </w:tcPr>
          <w:p w14:paraId="5515234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6F84F31" w14:textId="2D60B03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0066B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773E077" w14:textId="77777777" w:rsidTr="00923D7D">
        <w:tc>
          <w:tcPr>
            <w:tcW w:w="4962" w:type="dxa"/>
          </w:tcPr>
          <w:p w14:paraId="479817F9" w14:textId="05312BCF" w:rsidR="0085747A" w:rsidRPr="009C54AE" w:rsidRDefault="00C61DC5" w:rsidP="006065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0DC88AB" w14:textId="6FA95ABA" w:rsidR="0085747A" w:rsidRPr="009C54AE" w:rsidRDefault="000066BD" w:rsidP="00B860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2B08EF28" w14:textId="77777777" w:rsidTr="00923D7D">
        <w:tc>
          <w:tcPr>
            <w:tcW w:w="4962" w:type="dxa"/>
          </w:tcPr>
          <w:p w14:paraId="5376EEA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4AD4F3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FF4EF7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7C49159" w14:textId="633F4DFC" w:rsidR="00C61DC5" w:rsidRPr="009C54AE" w:rsidRDefault="000066BD" w:rsidP="00B860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65D77C2D" w14:textId="77777777" w:rsidTr="00923D7D">
        <w:tc>
          <w:tcPr>
            <w:tcW w:w="4962" w:type="dxa"/>
          </w:tcPr>
          <w:p w14:paraId="10CB939F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CEAF62D" w14:textId="77777777" w:rsidR="00C61DC5" w:rsidRPr="009C54AE" w:rsidRDefault="00C61DC5" w:rsidP="00F47C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F47C3B" w:rsidRPr="009C54AE">
              <w:rPr>
                <w:rFonts w:ascii="Corbel" w:hAnsi="Corbel"/>
                <w:sz w:val="24"/>
                <w:szCs w:val="24"/>
              </w:rPr>
              <w:t>przygotowanie</w:t>
            </w:r>
            <w:r w:rsidR="00F47C3B">
              <w:rPr>
                <w:rFonts w:ascii="Corbel" w:hAnsi="Corbel"/>
                <w:sz w:val="24"/>
                <w:szCs w:val="24"/>
              </w:rPr>
              <w:t xml:space="preserve"> prezentacji multimedialnej, </w:t>
            </w:r>
            <w:r w:rsidR="00356101">
              <w:rPr>
                <w:rFonts w:ascii="Corbel" w:hAnsi="Corbel"/>
                <w:sz w:val="24"/>
                <w:szCs w:val="24"/>
              </w:rPr>
              <w:t xml:space="preserve">pozyskiwanie i </w:t>
            </w:r>
            <w:r w:rsidR="00E567FF">
              <w:rPr>
                <w:rFonts w:ascii="Corbel" w:hAnsi="Corbel"/>
                <w:sz w:val="24"/>
                <w:szCs w:val="24"/>
              </w:rPr>
              <w:t>gromadzenie</w:t>
            </w:r>
            <w:r w:rsidR="00356101">
              <w:rPr>
                <w:rFonts w:ascii="Corbel" w:hAnsi="Corbel"/>
                <w:sz w:val="24"/>
                <w:szCs w:val="24"/>
              </w:rPr>
              <w:t xml:space="preserve"> informacji przydatnej w procesie gospodarowania</w:t>
            </w:r>
            <w:r w:rsidR="00E567FF">
              <w:rPr>
                <w:rFonts w:ascii="Corbel" w:hAnsi="Corbel"/>
                <w:sz w:val="24"/>
                <w:szCs w:val="24"/>
              </w:rPr>
              <w:t xml:space="preserve"> </w:t>
            </w:r>
            <w:r w:rsidR="00356101">
              <w:rPr>
                <w:rFonts w:ascii="Corbel" w:hAnsi="Corbel"/>
                <w:sz w:val="24"/>
                <w:szCs w:val="24"/>
              </w:rPr>
              <w:t>oraz</w:t>
            </w:r>
            <w:r w:rsidR="00F47C3B">
              <w:rPr>
                <w:rFonts w:ascii="Corbel" w:hAnsi="Corbel"/>
                <w:sz w:val="24"/>
                <w:szCs w:val="24"/>
              </w:rPr>
              <w:t xml:space="preserve"> opracowanie</w:t>
            </w:r>
            <w:r w:rsidR="00356101">
              <w:rPr>
                <w:rFonts w:ascii="Corbel" w:hAnsi="Corbel"/>
                <w:sz w:val="24"/>
                <w:szCs w:val="24"/>
              </w:rPr>
              <w:t xml:space="preserve"> 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CF31E20" w14:textId="753F9386" w:rsidR="00C61DC5" w:rsidRPr="009C54AE" w:rsidRDefault="000066BD" w:rsidP="00B860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1E9D0390" w14:textId="77777777" w:rsidTr="00923D7D">
        <w:tc>
          <w:tcPr>
            <w:tcW w:w="4962" w:type="dxa"/>
          </w:tcPr>
          <w:p w14:paraId="16C3C04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6EB4869C" w14:textId="77777777" w:rsidR="0085747A" w:rsidRPr="009C54AE" w:rsidRDefault="008B73CC" w:rsidP="00B860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B817E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737A375B" w14:textId="77777777" w:rsidTr="00923D7D">
        <w:tc>
          <w:tcPr>
            <w:tcW w:w="4962" w:type="dxa"/>
          </w:tcPr>
          <w:p w14:paraId="089E6C9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0B82542" w14:textId="77777777" w:rsidR="0085747A" w:rsidRPr="009C54AE" w:rsidRDefault="00B817E2" w:rsidP="00B860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2AA8AD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39DC38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6224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E2A866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5E384C8" w14:textId="77777777" w:rsidTr="0071620A">
        <w:trPr>
          <w:trHeight w:val="397"/>
        </w:trPr>
        <w:tc>
          <w:tcPr>
            <w:tcW w:w="3544" w:type="dxa"/>
          </w:tcPr>
          <w:p w14:paraId="207293D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69DFC43" w14:textId="77777777" w:rsidR="0085747A" w:rsidRPr="009C54AE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C268442" w14:textId="77777777" w:rsidTr="0071620A">
        <w:trPr>
          <w:trHeight w:val="397"/>
        </w:trPr>
        <w:tc>
          <w:tcPr>
            <w:tcW w:w="3544" w:type="dxa"/>
          </w:tcPr>
          <w:p w14:paraId="1469E2D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D2F56ED" w14:textId="77777777" w:rsidR="0085747A" w:rsidRPr="009C54AE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CACC0B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A6A76D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15EC73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8E22C6D" w14:textId="77777777" w:rsidTr="0071620A">
        <w:trPr>
          <w:trHeight w:val="397"/>
        </w:trPr>
        <w:tc>
          <w:tcPr>
            <w:tcW w:w="7513" w:type="dxa"/>
          </w:tcPr>
          <w:p w14:paraId="2C0D5509" w14:textId="77777777" w:rsidR="0085747A" w:rsidRPr="00A262A6" w:rsidRDefault="0085747A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1683FBC3" w14:textId="77777777" w:rsidR="0091359E" w:rsidRDefault="00A262A6" w:rsidP="00A262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62A6">
              <w:rPr>
                <w:rFonts w:ascii="Corbel" w:hAnsi="Corbel"/>
                <w:smallCaps/>
                <w:sz w:val="24"/>
                <w:szCs w:val="24"/>
              </w:rPr>
              <w:t xml:space="preserve">1. </w:t>
            </w:r>
            <w:r w:rsidR="0091359E">
              <w:rPr>
                <w:rFonts w:ascii="Corbel" w:hAnsi="Corbel"/>
                <w:sz w:val="24"/>
                <w:szCs w:val="24"/>
              </w:rPr>
              <w:t>P. Deszczyński (red.), Ekonomia informacji, Wydawnictwo PTPN, Poznań 2020.</w:t>
            </w:r>
          </w:p>
          <w:p w14:paraId="605E1D60" w14:textId="77777777" w:rsidR="00E73AAB" w:rsidRDefault="0091359E" w:rsidP="000C3C1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="000840DA">
              <w:rPr>
                <w:rFonts w:ascii="Corbel" w:hAnsi="Corbel"/>
                <w:sz w:val="24"/>
                <w:szCs w:val="24"/>
              </w:rPr>
              <w:t>A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 xml:space="preserve">. </w:t>
            </w:r>
            <w:r w:rsidR="000840DA">
              <w:rPr>
                <w:rFonts w:ascii="Corbel" w:hAnsi="Corbel"/>
                <w:sz w:val="24"/>
                <w:szCs w:val="24"/>
              </w:rPr>
              <w:t>Becla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 xml:space="preserve">, </w:t>
            </w:r>
            <w:r w:rsidR="000840DA">
              <w:rPr>
                <w:rFonts w:ascii="Corbel" w:hAnsi="Corbel"/>
                <w:sz w:val="24"/>
                <w:szCs w:val="24"/>
              </w:rPr>
              <w:t xml:space="preserve">Pozyskiwanie, wykorzystanie i ochrona informacji w warunkach gospodarki opartej na wiedzy i społeczeństwa informacyjnego: prolegomena do zagadnień gospodarowania informacją, Wydawnictwo UE we Wrocławiu, Wrocław 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>201</w:t>
            </w:r>
            <w:r w:rsidR="000840DA">
              <w:rPr>
                <w:rFonts w:ascii="Corbel" w:hAnsi="Corbel"/>
                <w:sz w:val="24"/>
                <w:szCs w:val="24"/>
              </w:rPr>
              <w:t>8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>.</w:t>
            </w:r>
          </w:p>
          <w:p w14:paraId="1599D08B" w14:textId="77777777" w:rsidR="001A1A51" w:rsidRPr="00A262A6" w:rsidRDefault="00FA774D" w:rsidP="00555E5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</w:t>
            </w:r>
            <w:r w:rsidR="001A1A51">
              <w:rPr>
                <w:rFonts w:ascii="Corbel" w:hAnsi="Corbel"/>
                <w:sz w:val="24"/>
                <w:szCs w:val="24"/>
              </w:rPr>
              <w:t xml:space="preserve"> J</w:t>
            </w:r>
            <w:r w:rsidR="00555E55">
              <w:rPr>
                <w:rFonts w:ascii="Corbel" w:hAnsi="Corbel"/>
                <w:sz w:val="24"/>
                <w:szCs w:val="24"/>
              </w:rPr>
              <w:t>. Oleński, Ekonomika informacji.</w:t>
            </w:r>
            <w:r w:rsidR="001A1A51">
              <w:rPr>
                <w:rFonts w:ascii="Corbel" w:hAnsi="Corbel"/>
                <w:sz w:val="24"/>
                <w:szCs w:val="24"/>
              </w:rPr>
              <w:t xml:space="preserve"> </w:t>
            </w:r>
            <w:r w:rsidR="00555E55">
              <w:rPr>
                <w:rFonts w:ascii="Corbel" w:hAnsi="Corbel"/>
                <w:sz w:val="24"/>
                <w:szCs w:val="24"/>
              </w:rPr>
              <w:t>P</w:t>
            </w:r>
            <w:r w:rsidR="001A1A51">
              <w:rPr>
                <w:rFonts w:ascii="Corbel" w:hAnsi="Corbel"/>
                <w:sz w:val="24"/>
                <w:szCs w:val="24"/>
              </w:rPr>
              <w:t>odstawy, PWE, Warszawa 2001.</w:t>
            </w:r>
          </w:p>
        </w:tc>
      </w:tr>
      <w:tr w:rsidR="0085747A" w:rsidRPr="009C54AE" w14:paraId="19925BFC" w14:textId="77777777" w:rsidTr="0071620A">
        <w:trPr>
          <w:trHeight w:val="397"/>
        </w:trPr>
        <w:tc>
          <w:tcPr>
            <w:tcW w:w="7513" w:type="dxa"/>
          </w:tcPr>
          <w:p w14:paraId="27CF39D3" w14:textId="77777777" w:rsidR="0085747A" w:rsidRPr="00A262A6" w:rsidRDefault="0085747A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Literatura uzupełniająca:</w:t>
            </w:r>
          </w:p>
          <w:p w14:paraId="53EA2087" w14:textId="77777777" w:rsidR="00A262A6" w:rsidRPr="00A262A6" w:rsidRDefault="00E567FF" w:rsidP="00A262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1.</w:t>
            </w:r>
            <w:r w:rsidR="0085446B" w:rsidRPr="00A262A6">
              <w:rPr>
                <w:rFonts w:ascii="Corbel" w:hAnsi="Corbel"/>
                <w:sz w:val="24"/>
                <w:szCs w:val="24"/>
              </w:rPr>
              <w:t xml:space="preserve"> </w:t>
            </w:r>
            <w:r w:rsidR="000C3C12">
              <w:rPr>
                <w:rFonts w:ascii="Corbel" w:hAnsi="Corbel"/>
                <w:sz w:val="24"/>
                <w:szCs w:val="24"/>
              </w:rPr>
              <w:t>A</w:t>
            </w:r>
            <w:r w:rsidR="000C3C12" w:rsidRPr="00A262A6">
              <w:rPr>
                <w:rFonts w:ascii="Corbel" w:hAnsi="Corbel"/>
                <w:sz w:val="24"/>
                <w:szCs w:val="24"/>
              </w:rPr>
              <w:t xml:space="preserve">. </w:t>
            </w:r>
            <w:r w:rsidR="000C3C12">
              <w:rPr>
                <w:rFonts w:ascii="Corbel" w:hAnsi="Corbel"/>
                <w:sz w:val="24"/>
                <w:szCs w:val="24"/>
              </w:rPr>
              <w:t>Becla</w:t>
            </w:r>
            <w:r w:rsidR="000C3C12" w:rsidRPr="00A262A6">
              <w:rPr>
                <w:rFonts w:ascii="Corbel" w:hAnsi="Corbel"/>
                <w:sz w:val="24"/>
                <w:szCs w:val="24"/>
              </w:rPr>
              <w:t xml:space="preserve">, </w:t>
            </w:r>
            <w:r w:rsidR="000C3C12">
              <w:rPr>
                <w:rFonts w:ascii="Corbel" w:hAnsi="Corbel"/>
                <w:sz w:val="24"/>
                <w:szCs w:val="24"/>
              </w:rPr>
              <w:t>Kształtowanie się kosztów pozyskania informacji ze źródeł zewnętrznych w świetle dorobku ekonomii dobrobytu</w:t>
            </w:r>
            <w:r w:rsidR="00FA774D">
              <w:rPr>
                <w:rFonts w:ascii="Corbel" w:hAnsi="Corbel"/>
                <w:sz w:val="24"/>
                <w:szCs w:val="24"/>
              </w:rPr>
              <w:t>: (w warunkach społeczeństwa informacyjnego i gospodarki opartej na wiedzy)</w:t>
            </w:r>
            <w:r w:rsidR="000C3C12">
              <w:rPr>
                <w:rFonts w:ascii="Corbel" w:hAnsi="Corbel"/>
                <w:sz w:val="24"/>
                <w:szCs w:val="24"/>
              </w:rPr>
              <w:t xml:space="preserve">, Wydawnictwo UE we Wrocławiu, Wrocław </w:t>
            </w:r>
            <w:r w:rsidR="000C3C12" w:rsidRPr="00A262A6">
              <w:rPr>
                <w:rFonts w:ascii="Corbel" w:hAnsi="Corbel"/>
                <w:sz w:val="24"/>
                <w:szCs w:val="24"/>
              </w:rPr>
              <w:t>201</w:t>
            </w:r>
            <w:r w:rsidR="000C3C12">
              <w:rPr>
                <w:rFonts w:ascii="Corbel" w:hAnsi="Corbel"/>
                <w:sz w:val="24"/>
                <w:szCs w:val="24"/>
              </w:rPr>
              <w:t>9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>.</w:t>
            </w:r>
          </w:p>
          <w:p w14:paraId="57EEC2D1" w14:textId="77777777" w:rsidR="00E567FF" w:rsidRPr="00A262A6" w:rsidRDefault="00A262A6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 xml:space="preserve">2. </w:t>
            </w:r>
            <w:r w:rsidR="0067110E">
              <w:rPr>
                <w:rFonts w:ascii="Corbel" w:hAnsi="Corbel"/>
                <w:sz w:val="24"/>
                <w:szCs w:val="24"/>
              </w:rPr>
              <w:t>E</w:t>
            </w:r>
            <w:r w:rsidR="00E567FF" w:rsidRPr="00A262A6">
              <w:rPr>
                <w:rFonts w:ascii="Corbel" w:hAnsi="Corbel"/>
                <w:sz w:val="24"/>
                <w:szCs w:val="24"/>
              </w:rPr>
              <w:t>.</w:t>
            </w:r>
            <w:r w:rsidR="0067110E">
              <w:rPr>
                <w:rFonts w:ascii="Corbel" w:hAnsi="Corbel"/>
                <w:sz w:val="24"/>
                <w:szCs w:val="24"/>
              </w:rPr>
              <w:t xml:space="preserve"> Rutkowska-Tomaszewska (red.), Informacja na rynku usług finansowych, PWE, Warszawa 2019.</w:t>
            </w:r>
          </w:p>
          <w:p w14:paraId="7DB4BBB7" w14:textId="77777777" w:rsidR="008B73CC" w:rsidRPr="00A262A6" w:rsidRDefault="00A262A6" w:rsidP="006E195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3</w:t>
            </w:r>
            <w:r w:rsidR="000C3C12">
              <w:rPr>
                <w:rFonts w:ascii="Corbel" w:hAnsi="Corbel"/>
                <w:sz w:val="24"/>
                <w:szCs w:val="24"/>
              </w:rPr>
              <w:t>.</w:t>
            </w:r>
            <w:r w:rsidR="0091359E">
              <w:rPr>
                <w:rFonts w:ascii="Corbel" w:hAnsi="Corbel"/>
                <w:sz w:val="24"/>
                <w:szCs w:val="24"/>
              </w:rPr>
              <w:t xml:space="preserve"> D.T. Dziuba, Sektor informacyjny w badaniach ekonomicznych</w:t>
            </w:r>
            <w:r w:rsidR="006E1950">
              <w:rPr>
                <w:rFonts w:ascii="Corbel" w:hAnsi="Corbel"/>
                <w:sz w:val="24"/>
                <w:szCs w:val="24"/>
              </w:rPr>
              <w:t>. E</w:t>
            </w:r>
            <w:r w:rsidR="0091359E">
              <w:rPr>
                <w:rFonts w:ascii="Corbel" w:hAnsi="Corbel"/>
                <w:sz w:val="24"/>
                <w:szCs w:val="24"/>
              </w:rPr>
              <w:t>lementy ekonomiki sektora informacyjnego, Difin, Warszawa 2010</w:t>
            </w:r>
            <w:r w:rsidR="00E567FF" w:rsidRPr="00A262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EDF99C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1C43B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5E68B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FDF42" w14:textId="77777777" w:rsidR="00595B7E" w:rsidRDefault="00595B7E" w:rsidP="00C16ABF">
      <w:pPr>
        <w:spacing w:after="0" w:line="240" w:lineRule="auto"/>
      </w:pPr>
      <w:r>
        <w:separator/>
      </w:r>
    </w:p>
  </w:endnote>
  <w:endnote w:type="continuationSeparator" w:id="0">
    <w:p w14:paraId="23B240E2" w14:textId="77777777" w:rsidR="00595B7E" w:rsidRDefault="00595B7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9400A" w14:textId="77777777" w:rsidR="00595B7E" w:rsidRDefault="00595B7E" w:rsidP="00C16ABF">
      <w:pPr>
        <w:spacing w:after="0" w:line="240" w:lineRule="auto"/>
      </w:pPr>
      <w:r>
        <w:separator/>
      </w:r>
    </w:p>
  </w:footnote>
  <w:footnote w:type="continuationSeparator" w:id="0">
    <w:p w14:paraId="3C41899C" w14:textId="77777777" w:rsidR="00595B7E" w:rsidRDefault="00595B7E" w:rsidP="00C16ABF">
      <w:pPr>
        <w:spacing w:after="0" w:line="240" w:lineRule="auto"/>
      </w:pPr>
      <w:r>
        <w:continuationSeparator/>
      </w:r>
    </w:p>
  </w:footnote>
  <w:footnote w:id="1">
    <w:p w14:paraId="3E968F3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4408248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66BD"/>
    <w:rsid w:val="000077B4"/>
    <w:rsid w:val="00014D5E"/>
    <w:rsid w:val="00015B8F"/>
    <w:rsid w:val="00016446"/>
    <w:rsid w:val="00022ECE"/>
    <w:rsid w:val="000301F9"/>
    <w:rsid w:val="00042A51"/>
    <w:rsid w:val="00042D2E"/>
    <w:rsid w:val="00044C82"/>
    <w:rsid w:val="00063914"/>
    <w:rsid w:val="00070ED6"/>
    <w:rsid w:val="000742DC"/>
    <w:rsid w:val="000840DA"/>
    <w:rsid w:val="00084C12"/>
    <w:rsid w:val="0009462C"/>
    <w:rsid w:val="00094B12"/>
    <w:rsid w:val="00096C46"/>
    <w:rsid w:val="000A296F"/>
    <w:rsid w:val="000A2A28"/>
    <w:rsid w:val="000A3CDF"/>
    <w:rsid w:val="000B192D"/>
    <w:rsid w:val="000B1DC8"/>
    <w:rsid w:val="000B28EE"/>
    <w:rsid w:val="000B3E37"/>
    <w:rsid w:val="000C3C12"/>
    <w:rsid w:val="000D04B0"/>
    <w:rsid w:val="000F1C57"/>
    <w:rsid w:val="000F5615"/>
    <w:rsid w:val="00103BC3"/>
    <w:rsid w:val="00120E7F"/>
    <w:rsid w:val="00124BFF"/>
    <w:rsid w:val="0012560E"/>
    <w:rsid w:val="00127108"/>
    <w:rsid w:val="00134B13"/>
    <w:rsid w:val="00146BC0"/>
    <w:rsid w:val="00153C41"/>
    <w:rsid w:val="00154105"/>
    <w:rsid w:val="00154381"/>
    <w:rsid w:val="001553DA"/>
    <w:rsid w:val="001640A7"/>
    <w:rsid w:val="00164FA7"/>
    <w:rsid w:val="00166A03"/>
    <w:rsid w:val="001718A7"/>
    <w:rsid w:val="001737CF"/>
    <w:rsid w:val="0017512A"/>
    <w:rsid w:val="00176083"/>
    <w:rsid w:val="00181FFD"/>
    <w:rsid w:val="00192C12"/>
    <w:rsid w:val="00192F37"/>
    <w:rsid w:val="001A1A51"/>
    <w:rsid w:val="001A70D2"/>
    <w:rsid w:val="001C5C65"/>
    <w:rsid w:val="001D1D4B"/>
    <w:rsid w:val="001D657B"/>
    <w:rsid w:val="001D7B54"/>
    <w:rsid w:val="001E0209"/>
    <w:rsid w:val="001E71D5"/>
    <w:rsid w:val="001F2CA2"/>
    <w:rsid w:val="0020077B"/>
    <w:rsid w:val="002144C0"/>
    <w:rsid w:val="00214B81"/>
    <w:rsid w:val="00215FA7"/>
    <w:rsid w:val="0022477D"/>
    <w:rsid w:val="002278A9"/>
    <w:rsid w:val="00230C59"/>
    <w:rsid w:val="002336F9"/>
    <w:rsid w:val="0024028F"/>
    <w:rsid w:val="00244ABC"/>
    <w:rsid w:val="00261537"/>
    <w:rsid w:val="00273853"/>
    <w:rsid w:val="0028178E"/>
    <w:rsid w:val="00281FF2"/>
    <w:rsid w:val="002857DE"/>
    <w:rsid w:val="00291567"/>
    <w:rsid w:val="00297E38"/>
    <w:rsid w:val="002A22BF"/>
    <w:rsid w:val="002A2389"/>
    <w:rsid w:val="002A671D"/>
    <w:rsid w:val="002B4D55"/>
    <w:rsid w:val="002B5EA0"/>
    <w:rsid w:val="002B6119"/>
    <w:rsid w:val="002B6FBC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53F9"/>
    <w:rsid w:val="0032264C"/>
    <w:rsid w:val="003343CF"/>
    <w:rsid w:val="00346FE9"/>
    <w:rsid w:val="0034759A"/>
    <w:rsid w:val="003503F6"/>
    <w:rsid w:val="003530DD"/>
    <w:rsid w:val="00356101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38CE"/>
    <w:rsid w:val="0042711C"/>
    <w:rsid w:val="0042745A"/>
    <w:rsid w:val="00431380"/>
    <w:rsid w:val="00431D5C"/>
    <w:rsid w:val="004362C6"/>
    <w:rsid w:val="00437FA2"/>
    <w:rsid w:val="00445970"/>
    <w:rsid w:val="00451640"/>
    <w:rsid w:val="00461EFC"/>
    <w:rsid w:val="004652C2"/>
    <w:rsid w:val="004706D1"/>
    <w:rsid w:val="00471326"/>
    <w:rsid w:val="0047598D"/>
    <w:rsid w:val="00483E5A"/>
    <w:rsid w:val="004840FD"/>
    <w:rsid w:val="00490F7D"/>
    <w:rsid w:val="00491678"/>
    <w:rsid w:val="004968E2"/>
    <w:rsid w:val="004A2429"/>
    <w:rsid w:val="004A3EEA"/>
    <w:rsid w:val="004A4D1F"/>
    <w:rsid w:val="004A6D73"/>
    <w:rsid w:val="004B5C74"/>
    <w:rsid w:val="004C7F91"/>
    <w:rsid w:val="004D25DA"/>
    <w:rsid w:val="004D5282"/>
    <w:rsid w:val="004D649A"/>
    <w:rsid w:val="004F1551"/>
    <w:rsid w:val="004F55A3"/>
    <w:rsid w:val="004F7A1D"/>
    <w:rsid w:val="00503C3E"/>
    <w:rsid w:val="0050496F"/>
    <w:rsid w:val="00513B6F"/>
    <w:rsid w:val="00517C63"/>
    <w:rsid w:val="00535F58"/>
    <w:rsid w:val="005363C4"/>
    <w:rsid w:val="00536BDE"/>
    <w:rsid w:val="00543ACC"/>
    <w:rsid w:val="00555E55"/>
    <w:rsid w:val="0056696D"/>
    <w:rsid w:val="0059011A"/>
    <w:rsid w:val="00592BA3"/>
    <w:rsid w:val="0059484D"/>
    <w:rsid w:val="00595B7E"/>
    <w:rsid w:val="005A0855"/>
    <w:rsid w:val="005A133C"/>
    <w:rsid w:val="005A3196"/>
    <w:rsid w:val="005C080F"/>
    <w:rsid w:val="005C42BA"/>
    <w:rsid w:val="005C55E5"/>
    <w:rsid w:val="005C696A"/>
    <w:rsid w:val="005E6E85"/>
    <w:rsid w:val="005F31D2"/>
    <w:rsid w:val="00606517"/>
    <w:rsid w:val="0061029B"/>
    <w:rsid w:val="00617230"/>
    <w:rsid w:val="00621CE1"/>
    <w:rsid w:val="006245C6"/>
    <w:rsid w:val="00627FC9"/>
    <w:rsid w:val="00647FA8"/>
    <w:rsid w:val="00650C5F"/>
    <w:rsid w:val="00654934"/>
    <w:rsid w:val="0065623C"/>
    <w:rsid w:val="006620D9"/>
    <w:rsid w:val="0067110E"/>
    <w:rsid w:val="00671958"/>
    <w:rsid w:val="00675843"/>
    <w:rsid w:val="0067768F"/>
    <w:rsid w:val="0069321A"/>
    <w:rsid w:val="00696477"/>
    <w:rsid w:val="006D050F"/>
    <w:rsid w:val="006D6139"/>
    <w:rsid w:val="006E1950"/>
    <w:rsid w:val="006E5D65"/>
    <w:rsid w:val="006F1282"/>
    <w:rsid w:val="006F1FBC"/>
    <w:rsid w:val="006F31E2"/>
    <w:rsid w:val="00706544"/>
    <w:rsid w:val="007072BA"/>
    <w:rsid w:val="0071620A"/>
    <w:rsid w:val="00722592"/>
    <w:rsid w:val="00724677"/>
    <w:rsid w:val="00725459"/>
    <w:rsid w:val="007327BD"/>
    <w:rsid w:val="00734608"/>
    <w:rsid w:val="00745302"/>
    <w:rsid w:val="007461D6"/>
    <w:rsid w:val="00746EC8"/>
    <w:rsid w:val="00763797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C65"/>
    <w:rsid w:val="007D6E56"/>
    <w:rsid w:val="007F1768"/>
    <w:rsid w:val="007F4155"/>
    <w:rsid w:val="008138B5"/>
    <w:rsid w:val="0081554D"/>
    <w:rsid w:val="0081707E"/>
    <w:rsid w:val="008449B3"/>
    <w:rsid w:val="0085284D"/>
    <w:rsid w:val="0085446B"/>
    <w:rsid w:val="008552A2"/>
    <w:rsid w:val="0085747A"/>
    <w:rsid w:val="00884922"/>
    <w:rsid w:val="0088569B"/>
    <w:rsid w:val="00885F64"/>
    <w:rsid w:val="008917F9"/>
    <w:rsid w:val="008A45F7"/>
    <w:rsid w:val="008B73CC"/>
    <w:rsid w:val="008C0CC0"/>
    <w:rsid w:val="008C19A9"/>
    <w:rsid w:val="008C379D"/>
    <w:rsid w:val="008C5147"/>
    <w:rsid w:val="008C5359"/>
    <w:rsid w:val="008C5363"/>
    <w:rsid w:val="008C6652"/>
    <w:rsid w:val="008D3DFB"/>
    <w:rsid w:val="008E64F4"/>
    <w:rsid w:val="008F12C9"/>
    <w:rsid w:val="008F2CF0"/>
    <w:rsid w:val="008F32BF"/>
    <w:rsid w:val="008F6E29"/>
    <w:rsid w:val="009027F8"/>
    <w:rsid w:val="009064EC"/>
    <w:rsid w:val="0091359E"/>
    <w:rsid w:val="00916188"/>
    <w:rsid w:val="00923D7D"/>
    <w:rsid w:val="009508DF"/>
    <w:rsid w:val="00950DAC"/>
    <w:rsid w:val="00954A07"/>
    <w:rsid w:val="009558C9"/>
    <w:rsid w:val="0098200B"/>
    <w:rsid w:val="00984B23"/>
    <w:rsid w:val="00991867"/>
    <w:rsid w:val="00997F14"/>
    <w:rsid w:val="009A6183"/>
    <w:rsid w:val="009A78D9"/>
    <w:rsid w:val="009B42D1"/>
    <w:rsid w:val="009C3E31"/>
    <w:rsid w:val="009C54AE"/>
    <w:rsid w:val="009C77B1"/>
    <w:rsid w:val="009C788E"/>
    <w:rsid w:val="009D3F3B"/>
    <w:rsid w:val="009E0543"/>
    <w:rsid w:val="009E3B41"/>
    <w:rsid w:val="009F3C5C"/>
    <w:rsid w:val="009F4610"/>
    <w:rsid w:val="00A00ECC"/>
    <w:rsid w:val="00A03E3A"/>
    <w:rsid w:val="00A155EE"/>
    <w:rsid w:val="00A2245B"/>
    <w:rsid w:val="00A262A6"/>
    <w:rsid w:val="00A30110"/>
    <w:rsid w:val="00A36899"/>
    <w:rsid w:val="00A371F6"/>
    <w:rsid w:val="00A43BF6"/>
    <w:rsid w:val="00A511C5"/>
    <w:rsid w:val="00A53FA5"/>
    <w:rsid w:val="00A54817"/>
    <w:rsid w:val="00A601C8"/>
    <w:rsid w:val="00A60799"/>
    <w:rsid w:val="00A73F25"/>
    <w:rsid w:val="00A84C85"/>
    <w:rsid w:val="00A90CD2"/>
    <w:rsid w:val="00A947B1"/>
    <w:rsid w:val="00A96B0E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7C0C"/>
    <w:rsid w:val="00AF2C1E"/>
    <w:rsid w:val="00B06142"/>
    <w:rsid w:val="00B12D08"/>
    <w:rsid w:val="00B135B1"/>
    <w:rsid w:val="00B27B1C"/>
    <w:rsid w:val="00B3130B"/>
    <w:rsid w:val="00B40ADB"/>
    <w:rsid w:val="00B43B77"/>
    <w:rsid w:val="00B43E80"/>
    <w:rsid w:val="00B607DB"/>
    <w:rsid w:val="00B62C3F"/>
    <w:rsid w:val="00B66529"/>
    <w:rsid w:val="00B75946"/>
    <w:rsid w:val="00B8056E"/>
    <w:rsid w:val="00B817E2"/>
    <w:rsid w:val="00B819C8"/>
    <w:rsid w:val="00B82308"/>
    <w:rsid w:val="00B8609D"/>
    <w:rsid w:val="00B86DAA"/>
    <w:rsid w:val="00B90885"/>
    <w:rsid w:val="00B973B4"/>
    <w:rsid w:val="00BB023D"/>
    <w:rsid w:val="00BB520A"/>
    <w:rsid w:val="00BC797F"/>
    <w:rsid w:val="00BD3869"/>
    <w:rsid w:val="00BD66E9"/>
    <w:rsid w:val="00BD6FF4"/>
    <w:rsid w:val="00BE0881"/>
    <w:rsid w:val="00BF2C41"/>
    <w:rsid w:val="00BF3AC7"/>
    <w:rsid w:val="00C058B4"/>
    <w:rsid w:val="00C05F44"/>
    <w:rsid w:val="00C06B33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263C"/>
    <w:rsid w:val="00C857A5"/>
    <w:rsid w:val="00C94B98"/>
    <w:rsid w:val="00C97877"/>
    <w:rsid w:val="00CA2B96"/>
    <w:rsid w:val="00CA5089"/>
    <w:rsid w:val="00CA56E5"/>
    <w:rsid w:val="00CB5CB2"/>
    <w:rsid w:val="00CD6897"/>
    <w:rsid w:val="00CE5BAC"/>
    <w:rsid w:val="00CF25BE"/>
    <w:rsid w:val="00CF78ED"/>
    <w:rsid w:val="00D0256A"/>
    <w:rsid w:val="00D02B25"/>
    <w:rsid w:val="00D02EBA"/>
    <w:rsid w:val="00D0405B"/>
    <w:rsid w:val="00D06E3D"/>
    <w:rsid w:val="00D130BF"/>
    <w:rsid w:val="00D17C3C"/>
    <w:rsid w:val="00D26B2C"/>
    <w:rsid w:val="00D352C9"/>
    <w:rsid w:val="00D425B2"/>
    <w:rsid w:val="00D428D6"/>
    <w:rsid w:val="00D552B2"/>
    <w:rsid w:val="00D608D1"/>
    <w:rsid w:val="00D74119"/>
    <w:rsid w:val="00D770F0"/>
    <w:rsid w:val="00D8075B"/>
    <w:rsid w:val="00D843C1"/>
    <w:rsid w:val="00D8678B"/>
    <w:rsid w:val="00DA2114"/>
    <w:rsid w:val="00DA6057"/>
    <w:rsid w:val="00DB5759"/>
    <w:rsid w:val="00DB7B93"/>
    <w:rsid w:val="00DC338E"/>
    <w:rsid w:val="00DC6D0C"/>
    <w:rsid w:val="00DE09C0"/>
    <w:rsid w:val="00DE3880"/>
    <w:rsid w:val="00DE4A14"/>
    <w:rsid w:val="00DF320D"/>
    <w:rsid w:val="00DF71C8"/>
    <w:rsid w:val="00E1200F"/>
    <w:rsid w:val="00E129B8"/>
    <w:rsid w:val="00E21E7D"/>
    <w:rsid w:val="00E22FBC"/>
    <w:rsid w:val="00E23C31"/>
    <w:rsid w:val="00E24BF5"/>
    <w:rsid w:val="00E25338"/>
    <w:rsid w:val="00E266FF"/>
    <w:rsid w:val="00E41CA2"/>
    <w:rsid w:val="00E47A3A"/>
    <w:rsid w:val="00E51E44"/>
    <w:rsid w:val="00E53FB6"/>
    <w:rsid w:val="00E567FF"/>
    <w:rsid w:val="00E63348"/>
    <w:rsid w:val="00E661B9"/>
    <w:rsid w:val="00E72150"/>
    <w:rsid w:val="00E73AAB"/>
    <w:rsid w:val="00E742AA"/>
    <w:rsid w:val="00E77E88"/>
    <w:rsid w:val="00E8107D"/>
    <w:rsid w:val="00E960BB"/>
    <w:rsid w:val="00EA2074"/>
    <w:rsid w:val="00EA3367"/>
    <w:rsid w:val="00EA4832"/>
    <w:rsid w:val="00EA4E9D"/>
    <w:rsid w:val="00EC4899"/>
    <w:rsid w:val="00ED03AB"/>
    <w:rsid w:val="00ED32D2"/>
    <w:rsid w:val="00ED3962"/>
    <w:rsid w:val="00EE32DE"/>
    <w:rsid w:val="00EE5457"/>
    <w:rsid w:val="00F070AB"/>
    <w:rsid w:val="00F17567"/>
    <w:rsid w:val="00F27A7B"/>
    <w:rsid w:val="00F47C3B"/>
    <w:rsid w:val="00F526AF"/>
    <w:rsid w:val="00F617C3"/>
    <w:rsid w:val="00F7066B"/>
    <w:rsid w:val="00F83B28"/>
    <w:rsid w:val="00F974DA"/>
    <w:rsid w:val="00FA46E5"/>
    <w:rsid w:val="00FA774D"/>
    <w:rsid w:val="00FB7DBA"/>
    <w:rsid w:val="00FC1C25"/>
    <w:rsid w:val="00FC3F45"/>
    <w:rsid w:val="00FD503F"/>
    <w:rsid w:val="00FD7589"/>
    <w:rsid w:val="00FF016A"/>
    <w:rsid w:val="00FF1401"/>
    <w:rsid w:val="00FF4EF7"/>
    <w:rsid w:val="00FF5E7D"/>
    <w:rsid w:val="74C2BE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FD8A0"/>
  <w15:docId w15:val="{6DC88CC9-63A2-4A20-902E-92FAE7BF6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highlight">
    <w:name w:val="highlight"/>
    <w:basedOn w:val="Domylnaczcionkaakapitu"/>
    <w:rsid w:val="00A262A6"/>
  </w:style>
  <w:style w:type="character" w:styleId="Odwoaniedokomentarza">
    <w:name w:val="annotation reference"/>
    <w:basedOn w:val="Domylnaczcionkaakapitu"/>
    <w:uiPriority w:val="99"/>
    <w:semiHidden/>
    <w:unhideWhenUsed/>
    <w:rsid w:val="009C77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77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77B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77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77B1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7C4653-A004-472C-9AC9-C199D91467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C90D63-2FDF-4C4C-9FB6-1EA9E028F0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AD1330-7387-4475-ADC4-AD3CD8214B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10F21D-6AA0-4488-B19F-6F5FC4D765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870</Words>
  <Characters>5222</Characters>
  <Application>Microsoft Office Word</Application>
  <DocSecurity>0</DocSecurity>
  <Lines>43</Lines>
  <Paragraphs>12</Paragraphs>
  <ScaleCrop>false</ScaleCrop>
  <Company>Hewlett-Packard Company</Company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19</cp:revision>
  <cp:lastPrinted>2019-02-06T12:12:00Z</cp:lastPrinted>
  <dcterms:created xsi:type="dcterms:W3CDTF">2022-05-25T14:46:00Z</dcterms:created>
  <dcterms:modified xsi:type="dcterms:W3CDTF">2025-06-27T09:41:00Z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